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A1" w:rsidRPr="00AA5016" w:rsidRDefault="004D16A1" w:rsidP="00D37A05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</w:p>
    <w:p w:rsidR="004D16A1" w:rsidRDefault="004D16A1" w:rsidP="00D37A05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 w:rsidRPr="00AA5016">
        <w:rPr>
          <w:rFonts w:ascii="Times New Roman" w:hAnsi="Times New Roman"/>
          <w:sz w:val="26"/>
          <w:szCs w:val="26"/>
        </w:rPr>
        <w:t xml:space="preserve">к  постановлению </w:t>
      </w:r>
      <w:r>
        <w:rPr>
          <w:rFonts w:ascii="Times New Roman" w:hAnsi="Times New Roman"/>
          <w:sz w:val="26"/>
          <w:szCs w:val="26"/>
        </w:rPr>
        <w:t>Администрации</w:t>
      </w:r>
    </w:p>
    <w:p w:rsidR="004D16A1" w:rsidRDefault="004D16A1" w:rsidP="00D37A05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4D16A1" w:rsidRDefault="004D16A1" w:rsidP="00D37A05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 w:rsidRPr="00D37A05">
        <w:rPr>
          <w:rFonts w:ascii="Times New Roman" w:hAnsi="Times New Roman"/>
          <w:sz w:val="26"/>
          <w:szCs w:val="26"/>
        </w:rPr>
        <w:t>от 26.12.2014 №3536</w:t>
      </w:r>
    </w:p>
    <w:p w:rsidR="004D16A1" w:rsidRPr="00D37A05" w:rsidRDefault="004D16A1" w:rsidP="00D37A05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4D16A1" w:rsidRPr="003057D9" w:rsidRDefault="004D16A1" w:rsidP="003057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hyperlink r:id="rId7" w:history="1">
        <w:r w:rsidRPr="003057D9">
          <w:rPr>
            <w:rFonts w:ascii="Times New Roman" w:hAnsi="Times New Roman"/>
            <w:sz w:val="26"/>
            <w:szCs w:val="26"/>
          </w:rPr>
          <w:t>Состав</w:t>
        </w:r>
      </w:hyperlink>
      <w:r w:rsidRPr="003057D9">
        <w:rPr>
          <w:rFonts w:ascii="Times New Roman" w:hAnsi="Times New Roman"/>
          <w:sz w:val="26"/>
          <w:szCs w:val="26"/>
        </w:rPr>
        <w:t xml:space="preserve"> Наблюдательного совета </w:t>
      </w:r>
    </w:p>
    <w:p w:rsidR="004D16A1" w:rsidRPr="003057D9" w:rsidRDefault="004D16A1" w:rsidP="003057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057D9">
        <w:rPr>
          <w:rFonts w:ascii="Times New Roman" w:hAnsi="Times New Roman"/>
          <w:sz w:val="26"/>
          <w:szCs w:val="26"/>
        </w:rPr>
        <w:t>Общества с ограниченной ответственностью «Когалымская городская типография»</w:t>
      </w:r>
    </w:p>
    <w:p w:rsidR="004D16A1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2329"/>
        <w:gridCol w:w="303"/>
        <w:gridCol w:w="6371"/>
      </w:tblGrid>
      <w:tr w:rsidR="004D16A1" w:rsidTr="008E242A">
        <w:tc>
          <w:tcPr>
            <w:tcW w:w="0" w:type="auto"/>
            <w:gridSpan w:val="3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Председатель Наблюдательного совета: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8E242A"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Ковальчук Алексей Валериевич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председатель комитета по управлению муниципальным имуществом Администрации города Когалыма.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8E242A">
        <w:tc>
          <w:tcPr>
            <w:tcW w:w="0" w:type="auto"/>
            <w:gridSpan w:val="3"/>
          </w:tcPr>
          <w:p w:rsidR="004D16A1" w:rsidRPr="00FD193F" w:rsidRDefault="004D16A1" w:rsidP="008E242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Члены Наблюдательного совета: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8E242A"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Загорская Елена Георгиевна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начальник управления экономики Администрации города Когалыма;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8E242A"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Панова Светлана Владимировна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начальник общеправового отдела юридического управления Администрации города Когалыма;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8E242A"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Тарасова Оксана Юрьевна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D193F">
              <w:rPr>
                <w:rFonts w:ascii="Times New Roman" w:hAnsi="Times New Roman"/>
                <w:sz w:val="26"/>
                <w:szCs w:val="26"/>
              </w:rPr>
              <w:t>заместитель начальника отдела финансово-экономического обеспечения и контроля комитета по управлению муниципальным имуществом Администрации города Когалыма.</w:t>
            </w:r>
          </w:p>
        </w:tc>
      </w:tr>
    </w:tbl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16A1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16A1" w:rsidRDefault="004D16A1" w:rsidP="003057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773CF">
        <w:rPr>
          <w:rFonts w:ascii="Times New Roman" w:hAnsi="Times New Roman"/>
          <w:sz w:val="26"/>
          <w:szCs w:val="26"/>
        </w:rPr>
        <w:t>_______________________</w:t>
      </w:r>
    </w:p>
    <w:p w:rsidR="004D16A1" w:rsidRPr="00AA5016" w:rsidRDefault="004D16A1" w:rsidP="003057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Default="004D16A1" w:rsidP="003057D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4D16A1" w:rsidRPr="001C17EF" w:rsidRDefault="004D16A1" w:rsidP="003057D9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Приложение 5</w:t>
      </w:r>
    </w:p>
    <w:p w:rsidR="004D16A1" w:rsidRDefault="004D16A1" w:rsidP="003057D9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 w:rsidRPr="00AA5016">
        <w:rPr>
          <w:rFonts w:ascii="Times New Roman" w:hAnsi="Times New Roman"/>
          <w:sz w:val="26"/>
          <w:szCs w:val="26"/>
        </w:rPr>
        <w:t xml:space="preserve">к  постановлению </w:t>
      </w:r>
      <w:r>
        <w:rPr>
          <w:rFonts w:ascii="Times New Roman" w:hAnsi="Times New Roman"/>
          <w:sz w:val="26"/>
          <w:szCs w:val="26"/>
        </w:rPr>
        <w:t>Администрации</w:t>
      </w:r>
    </w:p>
    <w:p w:rsidR="004D16A1" w:rsidRDefault="004D16A1" w:rsidP="003057D9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Когалыма</w:t>
      </w:r>
    </w:p>
    <w:p w:rsidR="004D16A1" w:rsidRDefault="004D16A1" w:rsidP="003057D9">
      <w:pPr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  <w:r w:rsidRPr="00D37A05">
        <w:rPr>
          <w:rFonts w:ascii="Times New Roman" w:hAnsi="Times New Roman"/>
          <w:sz w:val="26"/>
          <w:szCs w:val="26"/>
        </w:rPr>
        <w:t>от 26.12.2014 №3536</w:t>
      </w:r>
    </w:p>
    <w:p w:rsidR="004D16A1" w:rsidRDefault="004D16A1" w:rsidP="003057D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4D16A1" w:rsidRPr="002330E7" w:rsidRDefault="004D16A1" w:rsidP="003057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hyperlink r:id="rId8" w:history="1">
        <w:r w:rsidRPr="002330E7">
          <w:rPr>
            <w:rFonts w:ascii="Times New Roman" w:hAnsi="Times New Roman"/>
            <w:sz w:val="26"/>
            <w:szCs w:val="26"/>
          </w:rPr>
          <w:t>Состав</w:t>
        </w:r>
      </w:hyperlink>
      <w:r w:rsidRPr="002330E7">
        <w:rPr>
          <w:rFonts w:ascii="Times New Roman" w:hAnsi="Times New Roman"/>
          <w:sz w:val="26"/>
          <w:szCs w:val="26"/>
        </w:rPr>
        <w:t xml:space="preserve"> Ревизионной комиссии </w:t>
      </w:r>
    </w:p>
    <w:p w:rsidR="004D16A1" w:rsidRPr="002330E7" w:rsidRDefault="004D16A1" w:rsidP="003057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330E7">
        <w:rPr>
          <w:rFonts w:ascii="Times New Roman" w:hAnsi="Times New Roman"/>
          <w:sz w:val="26"/>
          <w:szCs w:val="26"/>
        </w:rPr>
        <w:t>Общества с ограниченной ответственностью «Когалымская городская типография»</w:t>
      </w:r>
    </w:p>
    <w:p w:rsidR="004D16A1" w:rsidRPr="007F1DF1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2510"/>
        <w:gridCol w:w="303"/>
        <w:gridCol w:w="6190"/>
      </w:tblGrid>
      <w:tr w:rsidR="004D16A1" w:rsidRPr="00FD193F" w:rsidTr="008E242A"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Пискорская Елена Александровна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D193F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контрольно-ревизионного отдела Администрации города Когалыма;</w:t>
            </w:r>
          </w:p>
          <w:p w:rsidR="004D16A1" w:rsidRPr="00FD193F" w:rsidRDefault="004D16A1" w:rsidP="008E24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16A1" w:rsidTr="007F1DF1">
        <w:tc>
          <w:tcPr>
            <w:tcW w:w="0" w:type="auto"/>
          </w:tcPr>
          <w:p w:rsidR="004D16A1" w:rsidRDefault="004D16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Авчинник </w:t>
            </w:r>
          </w:p>
          <w:p w:rsidR="004D16A1" w:rsidRDefault="004D16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Евгения Валерьевна</w:t>
            </w:r>
            <w:r w:rsidRPr="007F1DF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4D16A1" w:rsidRDefault="004D16A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4D16A1" w:rsidRDefault="004D16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 потребительского рынка и развития предпринимательства управления экономики</w:t>
            </w:r>
            <w:r w:rsidRPr="007F1D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Администрации города Когалыма.</w:t>
            </w:r>
          </w:p>
          <w:p w:rsidR="004D16A1" w:rsidRPr="007F1DF1" w:rsidRDefault="004D16A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16A1" w:rsidRPr="004773CF" w:rsidRDefault="004D16A1" w:rsidP="003057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  <w:t>_________________________</w:t>
      </w:r>
    </w:p>
    <w:p w:rsidR="004D16A1" w:rsidRDefault="004D16A1" w:rsidP="00AA5016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sectPr w:rsidR="004D16A1" w:rsidSect="001A0234">
      <w:footerReference w:type="even" r:id="rId9"/>
      <w:footerReference w:type="default" r:id="rId10"/>
      <w:type w:val="continuous"/>
      <w:pgSz w:w="11906" w:h="16838"/>
      <w:pgMar w:top="1134" w:right="567" w:bottom="1134" w:left="255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6A1" w:rsidRDefault="004D16A1">
      <w:r>
        <w:separator/>
      </w:r>
    </w:p>
  </w:endnote>
  <w:endnote w:type="continuationSeparator" w:id="0">
    <w:p w:rsidR="004D16A1" w:rsidRDefault="004D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6A1" w:rsidRDefault="004D16A1" w:rsidP="00127A8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16A1" w:rsidRDefault="004D16A1" w:rsidP="003057D9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6A1" w:rsidRDefault="004D16A1" w:rsidP="00127A8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D16A1" w:rsidRDefault="004D16A1" w:rsidP="003057D9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6A1" w:rsidRDefault="004D16A1">
      <w:r>
        <w:separator/>
      </w:r>
    </w:p>
  </w:footnote>
  <w:footnote w:type="continuationSeparator" w:id="0">
    <w:p w:rsidR="004D16A1" w:rsidRDefault="004D1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5628B"/>
    <w:multiLevelType w:val="hybridMultilevel"/>
    <w:tmpl w:val="CBB6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790F97"/>
    <w:multiLevelType w:val="hybridMultilevel"/>
    <w:tmpl w:val="8530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016"/>
    <w:rsid w:val="00003A9F"/>
    <w:rsid w:val="00127A8F"/>
    <w:rsid w:val="001A0234"/>
    <w:rsid w:val="001C17EF"/>
    <w:rsid w:val="001C63E6"/>
    <w:rsid w:val="002330E7"/>
    <w:rsid w:val="002C435F"/>
    <w:rsid w:val="003057D9"/>
    <w:rsid w:val="004337DD"/>
    <w:rsid w:val="004773CF"/>
    <w:rsid w:val="004D16A1"/>
    <w:rsid w:val="004F3BE9"/>
    <w:rsid w:val="005A055C"/>
    <w:rsid w:val="00775DBB"/>
    <w:rsid w:val="007F1DF1"/>
    <w:rsid w:val="00832316"/>
    <w:rsid w:val="0089172C"/>
    <w:rsid w:val="008E242A"/>
    <w:rsid w:val="00AA5016"/>
    <w:rsid w:val="00AF3EE1"/>
    <w:rsid w:val="00C93994"/>
    <w:rsid w:val="00CA0636"/>
    <w:rsid w:val="00D37A05"/>
    <w:rsid w:val="00E36098"/>
    <w:rsid w:val="00E56FC8"/>
    <w:rsid w:val="00E56FDD"/>
    <w:rsid w:val="00FD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50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057D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37D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057D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05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37D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47452;fld=134;dst=10114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47452;fld=134;dst=1011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220</Words>
  <Characters>1256</Characters>
  <Application>Microsoft Office Outlook</Application>
  <DocSecurity>0</DocSecurity>
  <Lines>0</Lines>
  <Paragraphs>0</Paragraphs>
  <ScaleCrop>false</ScaleCrop>
  <Company>КУМИ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TarasovaOY</dc:creator>
  <cp:keywords/>
  <dc:description/>
  <cp:lastModifiedBy>BelyavinaYA</cp:lastModifiedBy>
  <cp:revision>10</cp:revision>
  <cp:lastPrinted>2014-12-26T11:42:00Z</cp:lastPrinted>
  <dcterms:created xsi:type="dcterms:W3CDTF">2014-11-21T09:14:00Z</dcterms:created>
  <dcterms:modified xsi:type="dcterms:W3CDTF">2014-12-26T11:43:00Z</dcterms:modified>
</cp:coreProperties>
</file>